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B9AB" w14:textId="77777777" w:rsidR="00124617" w:rsidRDefault="00124617"/>
    <w:p w14:paraId="1CBD9B42" w14:textId="77777777" w:rsidR="00124617" w:rsidRDefault="00124617" w:rsidP="00492E7C">
      <w:pPr>
        <w:spacing w:before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ED5196" w14:paraId="6FED7113" w14:textId="77777777" w:rsidTr="0005246D">
        <w:tc>
          <w:tcPr>
            <w:tcW w:w="889" w:type="dxa"/>
            <w:vAlign w:val="center"/>
          </w:tcPr>
          <w:p w14:paraId="30F9E70E" w14:textId="59CAC2BF" w:rsidR="00ED5196" w:rsidRPr="000D6013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</w:tcPr>
          <w:p w14:paraId="7E21C0C6" w14:textId="085C48F7" w:rsidR="00ED5196" w:rsidRPr="000D6013" w:rsidRDefault="00EC502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EC5026">
              <w:rPr>
                <w:rFonts w:asciiTheme="minorHAnsi" w:hAnsiTheme="minorHAnsi" w:cstheme="minorHAnsi"/>
                <w:sz w:val="22"/>
                <w:szCs w:val="22"/>
              </w:rPr>
              <w:t>602-01/22-04/0007</w:t>
            </w:r>
          </w:p>
        </w:tc>
      </w:tr>
      <w:tr w:rsidR="00ED5196" w14:paraId="0246DF6A" w14:textId="77777777" w:rsidTr="0005246D">
        <w:tc>
          <w:tcPr>
            <w:tcW w:w="889" w:type="dxa"/>
            <w:vAlign w:val="center"/>
          </w:tcPr>
          <w:p w14:paraId="0317DD91" w14:textId="77777777" w:rsidR="00ED5196" w:rsidRPr="000D6013" w:rsidRDefault="00656E6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D5196" w:rsidRPr="000D6013">
              <w:rPr>
                <w:rFonts w:asciiTheme="minorHAnsi" w:hAnsiTheme="minorHAnsi" w:cstheme="minorHAnsi"/>
                <w:sz w:val="22"/>
                <w:szCs w:val="22"/>
              </w:rPr>
              <w:t>RBROJ:</w:t>
            </w:r>
          </w:p>
        </w:tc>
        <w:tc>
          <w:tcPr>
            <w:tcW w:w="2429" w:type="dxa"/>
            <w:vAlign w:val="center"/>
          </w:tcPr>
          <w:p w14:paraId="459BBA4C" w14:textId="6C2D8EC0" w:rsidR="00ED5196" w:rsidRPr="000D6013" w:rsidRDefault="00447FD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47FD6">
              <w:rPr>
                <w:rFonts w:asciiTheme="minorHAnsi" w:hAnsiTheme="minorHAnsi" w:cstheme="minorHAnsi"/>
                <w:sz w:val="22"/>
                <w:szCs w:val="22"/>
              </w:rPr>
              <w:t>2181-204-01-02-22-0003</w:t>
            </w:r>
          </w:p>
        </w:tc>
      </w:tr>
      <w:tr w:rsidR="00ED5196" w14:paraId="1059EF7A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3F59BE7" w14:textId="31CBAFB1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  <w:r w:rsidR="00754C62">
              <w:rPr>
                <w:rFonts w:asciiTheme="minorHAnsi" w:hAnsiTheme="minorHAnsi" w:cstheme="minorHAnsi"/>
                <w:sz w:val="22"/>
                <w:szCs w:val="22"/>
              </w:rPr>
              <w:t xml:space="preserve"> 11. </w:t>
            </w:r>
          </w:p>
        </w:tc>
        <w:tc>
          <w:tcPr>
            <w:tcW w:w="2429" w:type="dxa"/>
            <w:vAlign w:val="center"/>
          </w:tcPr>
          <w:p w14:paraId="306AE82E" w14:textId="54CD17B5" w:rsidR="00ED5196" w:rsidRPr="000D6013" w:rsidRDefault="00754C62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svibnja 2022.</w:t>
            </w:r>
          </w:p>
        </w:tc>
      </w:tr>
    </w:tbl>
    <w:p w14:paraId="6544C8BA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1AD56442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14:paraId="4351125B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7405E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3452A" w14:textId="1DE9EA93" w:rsidR="00294A5E" w:rsidRPr="00FC21C2" w:rsidRDefault="00EC5026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Biologija</w:t>
            </w:r>
          </w:p>
        </w:tc>
      </w:tr>
      <w:tr w:rsidR="00294A5E" w:rsidRPr="00FC21C2" w14:paraId="3670615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83A0C72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5FC2DA9" w14:textId="77777777" w:rsidR="00294A5E" w:rsidRPr="00FC21C2" w:rsidRDefault="00A46E9F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</w:t>
            </w:r>
            <w:r w:rsidR="005925F8">
              <w:rPr>
                <w:rFonts w:ascii="Arial" w:hAnsi="Arial" w:cs="Arial"/>
                <w:sz w:val="20"/>
                <w:szCs w:val="20"/>
              </w:rPr>
              <w:t xml:space="preserve"> u Splitu</w:t>
            </w:r>
            <w:r>
              <w:rPr>
                <w:rFonts w:ascii="Arial" w:hAnsi="Arial" w:cs="Arial"/>
                <w:sz w:val="20"/>
                <w:szCs w:val="20"/>
              </w:rPr>
              <w:t>, Prirodoslovno-matematički fakultet</w:t>
            </w:r>
          </w:p>
        </w:tc>
      </w:tr>
      <w:tr w:rsidR="00294A5E" w:rsidRPr="00FC21C2" w14:paraId="6C089702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543D1A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AB8BBC8" w14:textId="77777777" w:rsidR="00294A5E" w:rsidRDefault="005925F8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94A5E" w:rsidRPr="00FC21C2" w14:paraId="70BDC80D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96202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3A5BB4A9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6B2E77F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41282AB3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B07BE8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C8E3D62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7D5CB1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6903A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FDD202C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3194454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FAF263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231A63F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5C3700A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75AE0F7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2032E181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294A5E" w:rsidRPr="001B2804" w14:paraId="71E79F24" w14:textId="77777777" w:rsidTr="00294A5E">
        <w:tc>
          <w:tcPr>
            <w:tcW w:w="9286" w:type="dxa"/>
            <w:gridSpan w:val="2"/>
            <w:shd w:val="clear" w:color="auto" w:fill="CCECFF"/>
          </w:tcPr>
          <w:p w14:paraId="5B01DF7D" w14:textId="77777777"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14:paraId="2AD7C73F" w14:textId="77777777" w:rsidTr="00294A5E">
        <w:tc>
          <w:tcPr>
            <w:tcW w:w="8472" w:type="dxa"/>
          </w:tcPr>
          <w:p w14:paraId="5DD11506" w14:textId="77777777" w:rsidR="00C21A1E" w:rsidRPr="001B2804" w:rsidRDefault="00C21A1E" w:rsidP="00220CD7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 w:rsidR="00220CD7"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0CD7"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14" w:type="dxa"/>
            <w:vAlign w:val="center"/>
          </w:tcPr>
          <w:p w14:paraId="39206537" w14:textId="77777777" w:rsidR="00C21A1E" w:rsidRPr="001B2804" w:rsidRDefault="00647B76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14:paraId="591BA371" w14:textId="77777777" w:rsidTr="00294A5E">
        <w:tc>
          <w:tcPr>
            <w:tcW w:w="8472" w:type="dxa"/>
          </w:tcPr>
          <w:p w14:paraId="330394AE" w14:textId="77777777" w:rsidR="00C21A1E" w:rsidRPr="001B2804" w:rsidRDefault="00220CD7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14" w:type="dxa"/>
            <w:vAlign w:val="center"/>
          </w:tcPr>
          <w:p w14:paraId="2B6B940E" w14:textId="77777777" w:rsidR="00C21A1E" w:rsidRPr="001B2804" w:rsidRDefault="00647B76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25F8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14:paraId="145A1566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14:paraId="5EF39A62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42768183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18921" w14:textId="77777777" w:rsidR="00647B76" w:rsidRDefault="00647B76">
      <w:r>
        <w:separator/>
      </w:r>
    </w:p>
  </w:endnote>
  <w:endnote w:type="continuationSeparator" w:id="0">
    <w:p w14:paraId="2174365B" w14:textId="77777777" w:rsidR="00647B76" w:rsidRDefault="00647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F" w:usb1="1200FFEF" w:usb2="0064C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6914990"/>
      <w:docPartObj>
        <w:docPartGallery w:val="Page Numbers (Bottom of Page)"/>
        <w:docPartUnique/>
      </w:docPartObj>
    </w:sdtPr>
    <w:sdtEndPr/>
    <w:sdtContent>
      <w:p w14:paraId="77ADF895" w14:textId="77777777"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682675FF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8079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5AEB6E75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C8ABAAA" wp14:editId="4127D26A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14F969CE" w14:textId="77777777" w:rsidR="000A587A" w:rsidRPr="009B1C3F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Poljička cesta 3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5,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3F5CBB82" w14:textId="77777777" w:rsidR="0045008F" w:rsidRPr="000A587A" w:rsidRDefault="000A587A" w:rsidP="000A587A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rektorat.office@unist.hr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4B235" w14:textId="77777777" w:rsidR="00647B76" w:rsidRDefault="00647B76">
      <w:r>
        <w:separator/>
      </w:r>
    </w:p>
  </w:footnote>
  <w:footnote w:type="continuationSeparator" w:id="0">
    <w:p w14:paraId="576368CE" w14:textId="77777777" w:rsidR="00647B76" w:rsidRDefault="00647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03D9" w14:textId="77777777" w:rsidR="00ED5196" w:rsidRDefault="00ED5196" w:rsidP="00F94A5B">
    <w:pPr>
      <w:pStyle w:val="Header"/>
      <w:spacing w:before="0"/>
    </w:pPr>
  </w:p>
  <w:p w14:paraId="0D32603F" w14:textId="77777777"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0B883" w14:textId="77777777"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1D4DB85" wp14:editId="2DF643AD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53132B6B" w14:textId="77777777"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217579B2" w14:textId="77777777" w:rsidR="00ED5196" w:rsidRPr="003572E5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5B8F0CD4" wp14:editId="19EBF7B6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3256526">
    <w:abstractNumId w:val="1"/>
  </w:num>
  <w:num w:numId="2" w16cid:durableId="281229413">
    <w:abstractNumId w:val="0"/>
  </w:num>
  <w:num w:numId="3" w16cid:durableId="1663579496">
    <w:abstractNumId w:val="3"/>
  </w:num>
  <w:num w:numId="4" w16cid:durableId="182475872">
    <w:abstractNumId w:val="2"/>
  </w:num>
  <w:num w:numId="5" w16cid:durableId="149030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A1E"/>
    <w:rsid w:val="000060F2"/>
    <w:rsid w:val="000507E9"/>
    <w:rsid w:val="0005246D"/>
    <w:rsid w:val="00060F62"/>
    <w:rsid w:val="00072B32"/>
    <w:rsid w:val="000A587A"/>
    <w:rsid w:val="000B3846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6054"/>
    <w:rsid w:val="001B2804"/>
    <w:rsid w:val="001B6633"/>
    <w:rsid w:val="001E4E9F"/>
    <w:rsid w:val="001F0413"/>
    <w:rsid w:val="001F28E3"/>
    <w:rsid w:val="00204EFE"/>
    <w:rsid w:val="00212314"/>
    <w:rsid w:val="00220CD7"/>
    <w:rsid w:val="00231FD6"/>
    <w:rsid w:val="00277D6C"/>
    <w:rsid w:val="00294A5E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572E5"/>
    <w:rsid w:val="0037119E"/>
    <w:rsid w:val="00386CA8"/>
    <w:rsid w:val="003B5AAB"/>
    <w:rsid w:val="003C23E2"/>
    <w:rsid w:val="003C506C"/>
    <w:rsid w:val="003D0EF5"/>
    <w:rsid w:val="00404B14"/>
    <w:rsid w:val="004116B5"/>
    <w:rsid w:val="00421EF4"/>
    <w:rsid w:val="00447FD6"/>
    <w:rsid w:val="0045008F"/>
    <w:rsid w:val="0047495E"/>
    <w:rsid w:val="00492E7C"/>
    <w:rsid w:val="0049572F"/>
    <w:rsid w:val="004A6E16"/>
    <w:rsid w:val="004C7CD0"/>
    <w:rsid w:val="004D0D72"/>
    <w:rsid w:val="004F2028"/>
    <w:rsid w:val="0050504C"/>
    <w:rsid w:val="00557CCD"/>
    <w:rsid w:val="005925F8"/>
    <w:rsid w:val="005A1CFE"/>
    <w:rsid w:val="005C14FA"/>
    <w:rsid w:val="005D3C1F"/>
    <w:rsid w:val="005F39EA"/>
    <w:rsid w:val="00641A8A"/>
    <w:rsid w:val="00647B76"/>
    <w:rsid w:val="00656E60"/>
    <w:rsid w:val="00661760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54C62"/>
    <w:rsid w:val="00770138"/>
    <w:rsid w:val="0077434A"/>
    <w:rsid w:val="00791BD2"/>
    <w:rsid w:val="007B2165"/>
    <w:rsid w:val="007D11B6"/>
    <w:rsid w:val="007E52D1"/>
    <w:rsid w:val="007F42E5"/>
    <w:rsid w:val="007F4396"/>
    <w:rsid w:val="00802628"/>
    <w:rsid w:val="00811D62"/>
    <w:rsid w:val="008179D8"/>
    <w:rsid w:val="00817A34"/>
    <w:rsid w:val="00841B63"/>
    <w:rsid w:val="00854A3F"/>
    <w:rsid w:val="00886662"/>
    <w:rsid w:val="008A2C16"/>
    <w:rsid w:val="008A321E"/>
    <w:rsid w:val="008B15DC"/>
    <w:rsid w:val="008B48C9"/>
    <w:rsid w:val="008B744A"/>
    <w:rsid w:val="008C1027"/>
    <w:rsid w:val="008C27D6"/>
    <w:rsid w:val="008E5658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D49FC"/>
    <w:rsid w:val="009E0D20"/>
    <w:rsid w:val="00A06194"/>
    <w:rsid w:val="00A11BB8"/>
    <w:rsid w:val="00A13DA9"/>
    <w:rsid w:val="00A317F8"/>
    <w:rsid w:val="00A46E9F"/>
    <w:rsid w:val="00A97516"/>
    <w:rsid w:val="00AB0DAF"/>
    <w:rsid w:val="00AC15F8"/>
    <w:rsid w:val="00B247C9"/>
    <w:rsid w:val="00B543B7"/>
    <w:rsid w:val="00B75D7F"/>
    <w:rsid w:val="00B9014A"/>
    <w:rsid w:val="00B946E6"/>
    <w:rsid w:val="00B96863"/>
    <w:rsid w:val="00BB2608"/>
    <w:rsid w:val="00BE0818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77D0B"/>
    <w:rsid w:val="00D87CE5"/>
    <w:rsid w:val="00D918D6"/>
    <w:rsid w:val="00DC515A"/>
    <w:rsid w:val="00DC6671"/>
    <w:rsid w:val="00DC7A39"/>
    <w:rsid w:val="00DD66F3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C5026"/>
    <w:rsid w:val="00ED5196"/>
    <w:rsid w:val="00ED65AF"/>
    <w:rsid w:val="00EE255D"/>
    <w:rsid w:val="00F03E30"/>
    <w:rsid w:val="00F069AF"/>
    <w:rsid w:val="00F15923"/>
    <w:rsid w:val="00F23714"/>
    <w:rsid w:val="00F25881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66E2FD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0D3FB-55AF-4650-91F5-DF1E3887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C:\Users\Tomislav\Documents\PROREKTOR\Dokumenti\Obrasci\Doopis_rektor_hr.dotx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799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Nikola Marangunić</cp:lastModifiedBy>
  <cp:revision>3</cp:revision>
  <cp:lastPrinted>2012-04-19T08:07:00Z</cp:lastPrinted>
  <dcterms:created xsi:type="dcterms:W3CDTF">2022-05-11T13:16:00Z</dcterms:created>
  <dcterms:modified xsi:type="dcterms:W3CDTF">2022-05-11T13:17:00Z</dcterms:modified>
</cp:coreProperties>
</file>